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35785" w14:textId="1332A41B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E741AE">
        <w:rPr>
          <w:sz w:val="22"/>
        </w:rPr>
        <w:t>3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79C187DE" w14:textId="77777777" w:rsidR="00255C5C" w:rsidRDefault="00255C5C" w:rsidP="00255C5C"/>
    <w:p w14:paraId="108647E9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A817DA7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24BE3880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308A4F42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50F58C3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78CD1D1C" w14:textId="77777777" w:rsidR="00971E32" w:rsidRDefault="00971E32" w:rsidP="00255C5C">
      <w:pPr>
        <w:spacing w:line="312" w:lineRule="auto"/>
        <w:rPr>
          <w:rFonts w:cs="Tahoma"/>
        </w:rPr>
      </w:pPr>
    </w:p>
    <w:p w14:paraId="6FE2A711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034572F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65302698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E298071" w14:textId="77777777" w:rsidTr="00760F28">
        <w:tc>
          <w:tcPr>
            <w:tcW w:w="2518" w:type="dxa"/>
          </w:tcPr>
          <w:p w14:paraId="1A57DD6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7D554F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35D46FF" w14:textId="77777777" w:rsidTr="00760F28">
        <w:tc>
          <w:tcPr>
            <w:tcW w:w="2518" w:type="dxa"/>
          </w:tcPr>
          <w:p w14:paraId="69313A6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209B5D76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B636F24" w14:textId="77777777" w:rsidTr="00760F28">
        <w:tc>
          <w:tcPr>
            <w:tcW w:w="2518" w:type="dxa"/>
          </w:tcPr>
          <w:p w14:paraId="2C7950E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5222E9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40C4BCD6" w14:textId="77777777" w:rsidTr="00760F28">
        <w:tc>
          <w:tcPr>
            <w:tcW w:w="2518" w:type="dxa"/>
          </w:tcPr>
          <w:p w14:paraId="40AB88B4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0FA825F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568D2440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4AF27A12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7FB4822A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666D1FA" w14:textId="77777777" w:rsidTr="0035640A">
        <w:tc>
          <w:tcPr>
            <w:tcW w:w="2518" w:type="dxa"/>
          </w:tcPr>
          <w:p w14:paraId="5341E54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22057504" w14:textId="11D05EA5" w:rsidR="0035640A" w:rsidRPr="00E17A39" w:rsidRDefault="000667D2" w:rsidP="000667D2">
            <w:pPr>
              <w:spacing w:line="276" w:lineRule="auto"/>
              <w:rPr>
                <w:bCs/>
              </w:rPr>
            </w:pPr>
            <w:r w:rsidRPr="00E17A39">
              <w:rPr>
                <w:bCs/>
              </w:rPr>
              <w:t>Afvalinzameling</w:t>
            </w:r>
            <w:r w:rsidR="006B6A43">
              <w:rPr>
                <w:bCs/>
              </w:rPr>
              <w:t xml:space="preserve"> </w:t>
            </w:r>
            <w:r w:rsidR="00CA4BBE">
              <w:rPr>
                <w:bCs/>
              </w:rPr>
              <w:t>en</w:t>
            </w:r>
            <w:r w:rsidRPr="00E17A39">
              <w:rPr>
                <w:bCs/>
              </w:rPr>
              <w:t xml:space="preserve"> verwerking</w:t>
            </w:r>
          </w:p>
        </w:tc>
      </w:tr>
      <w:tr w:rsidR="0035640A" w14:paraId="61CD7DCC" w14:textId="77777777" w:rsidTr="0035640A">
        <w:tc>
          <w:tcPr>
            <w:tcW w:w="2518" w:type="dxa"/>
          </w:tcPr>
          <w:p w14:paraId="71922E25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100148D7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1C541C47" w14:textId="3E3F0D78" w:rsidR="0035640A" w:rsidRDefault="00E17A3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B34A2B">
              <w:rPr>
                <w:rFonts w:cs="Tahoma"/>
              </w:rPr>
              <w:t>7</w:t>
            </w:r>
            <w:r w:rsidR="006B6A43">
              <w:rPr>
                <w:rFonts w:cs="Tahoma"/>
              </w:rPr>
              <w:t>622</w:t>
            </w:r>
          </w:p>
        </w:tc>
      </w:tr>
    </w:tbl>
    <w:p w14:paraId="235FE92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4ADAD52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31815D08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497B1EB5" w14:textId="77777777" w:rsidTr="00760F28">
        <w:tc>
          <w:tcPr>
            <w:tcW w:w="2518" w:type="dxa"/>
          </w:tcPr>
          <w:p w14:paraId="482FD318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6DC213B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07216AA" w14:textId="77777777" w:rsidTr="00760F28">
        <w:tc>
          <w:tcPr>
            <w:tcW w:w="2518" w:type="dxa"/>
          </w:tcPr>
          <w:p w14:paraId="1355EDA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28C039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078B723" w14:textId="77777777" w:rsidTr="00760F28">
        <w:tc>
          <w:tcPr>
            <w:tcW w:w="2518" w:type="dxa"/>
          </w:tcPr>
          <w:p w14:paraId="23DC3FB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3842B2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3C56504" w14:textId="77777777" w:rsidTr="00760F28">
        <w:tc>
          <w:tcPr>
            <w:tcW w:w="2518" w:type="dxa"/>
          </w:tcPr>
          <w:p w14:paraId="02167B22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37E6A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6C10247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455AA066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05811DA3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570FAEB" w14:textId="77777777" w:rsidTr="00662CDC">
        <w:tc>
          <w:tcPr>
            <w:tcW w:w="2518" w:type="dxa"/>
          </w:tcPr>
          <w:p w14:paraId="40C84D0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F3F2B6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2755761" w14:textId="77777777" w:rsidTr="00662CDC">
        <w:tc>
          <w:tcPr>
            <w:tcW w:w="2518" w:type="dxa"/>
          </w:tcPr>
          <w:p w14:paraId="2A56BD73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5CAEA17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083D26" w14:textId="77777777" w:rsidTr="00662CDC">
        <w:tc>
          <w:tcPr>
            <w:tcW w:w="2518" w:type="dxa"/>
          </w:tcPr>
          <w:p w14:paraId="5AA5F576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BC685D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F49AF26" w14:textId="77777777" w:rsidTr="00662CDC">
        <w:tc>
          <w:tcPr>
            <w:tcW w:w="2518" w:type="dxa"/>
          </w:tcPr>
          <w:p w14:paraId="291ECAAD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D5209A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54ACEB91" w14:textId="77777777" w:rsidTr="00662CDC">
        <w:tc>
          <w:tcPr>
            <w:tcW w:w="2518" w:type="dxa"/>
          </w:tcPr>
          <w:p w14:paraId="78D130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C37D32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ACF5540" w14:textId="77777777" w:rsidTr="00662CDC">
        <w:tc>
          <w:tcPr>
            <w:tcW w:w="2518" w:type="dxa"/>
          </w:tcPr>
          <w:p w14:paraId="08D5F671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5BFB9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98F878F" w14:textId="77777777" w:rsidTr="00662CDC">
        <w:tc>
          <w:tcPr>
            <w:tcW w:w="2518" w:type="dxa"/>
          </w:tcPr>
          <w:p w14:paraId="0F06551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00FB08D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2505629" w14:textId="77777777" w:rsidR="00991EC5" w:rsidRDefault="00991EC5" w:rsidP="00255C5C">
      <w:pPr>
        <w:spacing w:line="312" w:lineRule="auto"/>
        <w:rPr>
          <w:rFonts w:cs="Tahoma"/>
        </w:rPr>
      </w:pPr>
    </w:p>
    <w:p w14:paraId="6F0646B2" w14:textId="77777777" w:rsidR="00991EC5" w:rsidRDefault="00991EC5" w:rsidP="00991EC5">
      <w:r>
        <w:br w:type="page"/>
      </w:r>
    </w:p>
    <w:p w14:paraId="5ED318C4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765BD61C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636A0C04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6ADF4263" w14:textId="77777777" w:rsidTr="00D753BB">
        <w:tc>
          <w:tcPr>
            <w:tcW w:w="2518" w:type="dxa"/>
          </w:tcPr>
          <w:p w14:paraId="3C31D62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5EF151E2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10323BDE" w14:textId="77777777" w:rsidTr="00D753BB">
        <w:tc>
          <w:tcPr>
            <w:tcW w:w="2518" w:type="dxa"/>
          </w:tcPr>
          <w:p w14:paraId="1202B067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0C360A3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205247DB" w14:textId="77777777" w:rsidTr="00D753BB">
        <w:tc>
          <w:tcPr>
            <w:tcW w:w="2518" w:type="dxa"/>
          </w:tcPr>
          <w:p w14:paraId="722F785B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2292A8E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5406DEB1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F9B4DDD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8BBDF57" w14:textId="77777777" w:rsidTr="00D753BB">
        <w:tc>
          <w:tcPr>
            <w:tcW w:w="2518" w:type="dxa"/>
          </w:tcPr>
          <w:p w14:paraId="269A0A1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E82BDE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0A9A206" w14:textId="77777777" w:rsidTr="00D753BB">
        <w:tc>
          <w:tcPr>
            <w:tcW w:w="2518" w:type="dxa"/>
          </w:tcPr>
          <w:p w14:paraId="5A74153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25E247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B43F188" w14:textId="77777777" w:rsidTr="00D753BB">
        <w:tc>
          <w:tcPr>
            <w:tcW w:w="2518" w:type="dxa"/>
          </w:tcPr>
          <w:p w14:paraId="66B9B43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7D44963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2C71AC8" w14:textId="77777777" w:rsidTr="00D753BB">
        <w:tc>
          <w:tcPr>
            <w:tcW w:w="2518" w:type="dxa"/>
          </w:tcPr>
          <w:p w14:paraId="0895CCBF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5DC62C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F24B39B" w14:textId="77777777" w:rsidTr="00D753BB">
        <w:tc>
          <w:tcPr>
            <w:tcW w:w="2518" w:type="dxa"/>
          </w:tcPr>
          <w:p w14:paraId="4B5B291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03437D2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5B8731E" w14:textId="77777777" w:rsidTr="00D753BB">
        <w:tc>
          <w:tcPr>
            <w:tcW w:w="2518" w:type="dxa"/>
          </w:tcPr>
          <w:p w14:paraId="4E0B1FD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BD2815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37A7C51" w14:textId="77777777" w:rsidTr="00D753BB">
        <w:tc>
          <w:tcPr>
            <w:tcW w:w="2518" w:type="dxa"/>
          </w:tcPr>
          <w:p w14:paraId="40252C8D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2AF15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CFFE8E6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589C567F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70967F3E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5F1FFB44" w14:textId="77777777" w:rsidTr="00BE2E97">
        <w:tc>
          <w:tcPr>
            <w:tcW w:w="2518" w:type="dxa"/>
          </w:tcPr>
          <w:p w14:paraId="00AF326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5C2DABA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B3DBBB5" w14:textId="77777777" w:rsidTr="00BE2E97">
        <w:tc>
          <w:tcPr>
            <w:tcW w:w="2518" w:type="dxa"/>
          </w:tcPr>
          <w:p w14:paraId="68F748D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71B1C0C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FBC097F" w14:textId="77777777" w:rsidTr="00BE2E97">
        <w:tc>
          <w:tcPr>
            <w:tcW w:w="2518" w:type="dxa"/>
          </w:tcPr>
          <w:p w14:paraId="1A56DCC2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15FB5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2D39E82" w14:textId="77777777" w:rsidTr="00BE2E97">
        <w:tc>
          <w:tcPr>
            <w:tcW w:w="2518" w:type="dxa"/>
          </w:tcPr>
          <w:p w14:paraId="0BC5068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20986E7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B87F3C8" w14:textId="77777777" w:rsidTr="00BE2E97">
        <w:tc>
          <w:tcPr>
            <w:tcW w:w="2518" w:type="dxa"/>
          </w:tcPr>
          <w:p w14:paraId="5B74A6A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252B700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0E7577F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611609B7" w14:textId="77777777" w:rsidTr="00BE2E97">
        <w:tc>
          <w:tcPr>
            <w:tcW w:w="2518" w:type="dxa"/>
          </w:tcPr>
          <w:p w14:paraId="39A00A36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BB4893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67FFF2E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57F991C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41F2A983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2B2182AB" w14:textId="43E883EA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  <w:r w:rsidR="00317BE9">
              <w:rPr>
                <w:rFonts w:cs="Tahoma"/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F9E9624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6FE5FAD" w14:textId="77777777" w:rsidTr="00CF1589">
        <w:tc>
          <w:tcPr>
            <w:tcW w:w="2518" w:type="dxa"/>
          </w:tcPr>
          <w:p w14:paraId="155DD68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BFC3EB4" w14:textId="0FAF226B" w:rsidR="00CF1589" w:rsidRPr="00EE1C59" w:rsidRDefault="00BB6BE1" w:rsidP="00EE1C59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 xml:space="preserve">Bedrijfsafval </w:t>
            </w:r>
            <w:r w:rsidR="00D076C5">
              <w:t>(restafval)</w:t>
            </w:r>
          </w:p>
        </w:tc>
      </w:tr>
      <w:tr w:rsidR="00CF1589" w14:paraId="52CA3E9A" w14:textId="77777777" w:rsidTr="00CF1589">
        <w:tc>
          <w:tcPr>
            <w:tcW w:w="2518" w:type="dxa"/>
          </w:tcPr>
          <w:p w14:paraId="07A932FD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0115BDCD" w14:textId="620F62F1" w:rsidR="00CF1589" w:rsidRPr="008A71C4" w:rsidRDefault="00BB6BE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t xml:space="preserve">Inschrijver </w:t>
            </w:r>
            <w:r w:rsidRPr="00EE1C59">
              <w:t xml:space="preserve">dient te beschikken over ervaring met een opdracht, met het inzamelen en verwerken van minimaal 100.000 kg bedrijfsafval </w:t>
            </w:r>
            <w:r>
              <w:t xml:space="preserve">per jaar </w:t>
            </w:r>
            <w:r w:rsidRPr="00EE1C59">
              <w:t>(EURAL CODE 20 03 01).</w:t>
            </w:r>
          </w:p>
        </w:tc>
        <w:tc>
          <w:tcPr>
            <w:tcW w:w="1134" w:type="dxa"/>
          </w:tcPr>
          <w:p w14:paraId="3A1F0331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38380D2E" w14:textId="77777777" w:rsidTr="007D1FC5">
        <w:tc>
          <w:tcPr>
            <w:tcW w:w="2518" w:type="dxa"/>
          </w:tcPr>
          <w:p w14:paraId="673ACD4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55E11D9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595E7ED1" w14:textId="77777777" w:rsidR="00991EC5" w:rsidRDefault="00991EC5" w:rsidP="00255C5C">
      <w:pPr>
        <w:spacing w:line="312" w:lineRule="auto"/>
        <w:rPr>
          <w:rFonts w:cs="Tahoma"/>
        </w:rPr>
      </w:pPr>
    </w:p>
    <w:p w14:paraId="1934015A" w14:textId="77777777" w:rsidR="00991EC5" w:rsidRDefault="00991EC5" w:rsidP="00991EC5">
      <w:r>
        <w:br w:type="page"/>
      </w:r>
    </w:p>
    <w:p w14:paraId="7B24A2F9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BE2E97" w14:paraId="77346855" w14:textId="77777777" w:rsidTr="005F3EEE">
        <w:tc>
          <w:tcPr>
            <w:tcW w:w="8046" w:type="dxa"/>
            <w:gridSpan w:val="2"/>
            <w:shd w:val="clear" w:color="auto" w:fill="548DD4" w:themeFill="text2" w:themeFillTint="99"/>
          </w:tcPr>
          <w:p w14:paraId="478D1D06" w14:textId="71444AD2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Kerncompetentie 2</w:t>
            </w:r>
            <w:r w:rsidR="00317BE9">
              <w:rPr>
                <w:rFonts w:cs="Tahoma"/>
                <w:b/>
              </w:rPr>
              <w:t xml:space="preserve"> 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0B9F3EAF" w14:textId="77777777" w:rsidR="00BE2E97" w:rsidRPr="00CF1589" w:rsidRDefault="00BE2E97" w:rsidP="005F3EE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BE2E97" w14:paraId="3C2EB5BB" w14:textId="77777777" w:rsidTr="005F3EEE">
        <w:tc>
          <w:tcPr>
            <w:tcW w:w="2518" w:type="dxa"/>
          </w:tcPr>
          <w:p w14:paraId="30937DE4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255154CB" w14:textId="01CBAD59" w:rsidR="00BE2E97" w:rsidRDefault="008E21EE" w:rsidP="007D3AFD">
            <w:pPr>
              <w:tabs>
                <w:tab w:val="left" w:pos="1453"/>
              </w:tabs>
              <w:rPr>
                <w:rFonts w:cs="Tahoma"/>
              </w:rPr>
            </w:pPr>
            <w:r>
              <w:rPr>
                <w:rFonts w:cs="Tahoma"/>
              </w:rPr>
              <w:t xml:space="preserve">Hark- en roostergoed </w:t>
            </w:r>
          </w:p>
        </w:tc>
      </w:tr>
      <w:tr w:rsidR="00BE2E97" w14:paraId="46E34B60" w14:textId="77777777" w:rsidTr="005F3EEE">
        <w:tc>
          <w:tcPr>
            <w:tcW w:w="2518" w:type="dxa"/>
          </w:tcPr>
          <w:p w14:paraId="66FE936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4F6AF49F" w14:textId="1E3468E1" w:rsidR="00BE2E97" w:rsidRDefault="008E21EE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Inschrijver</w:t>
            </w:r>
            <w:r w:rsidRPr="00B10D27">
              <w:rPr>
                <w:rFonts w:cs="Tahoma"/>
              </w:rPr>
              <w:t xml:space="preserve"> dient te beschikken over ervaring met een opdracht, met het inzamelen en verwerken van minimaal 400.000 kg van hark- en roostergoed </w:t>
            </w:r>
            <w:r>
              <w:rPr>
                <w:rFonts w:cs="Tahoma"/>
              </w:rPr>
              <w:t xml:space="preserve">per jaar </w:t>
            </w:r>
            <w:r w:rsidRPr="00B10D27">
              <w:rPr>
                <w:rFonts w:cs="Tahoma"/>
              </w:rPr>
              <w:t>(EURAL CODE 19 08 01)</w:t>
            </w:r>
            <w:r>
              <w:rPr>
                <w:rFonts w:cs="Tahoma"/>
              </w:rPr>
              <w:tab/>
            </w:r>
          </w:p>
        </w:tc>
        <w:tc>
          <w:tcPr>
            <w:tcW w:w="1134" w:type="dxa"/>
          </w:tcPr>
          <w:p w14:paraId="553755C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JA/NEE</w:t>
            </w:r>
          </w:p>
        </w:tc>
      </w:tr>
      <w:tr w:rsidR="00BE2E97" w14:paraId="316ACE78" w14:textId="77777777" w:rsidTr="005F3EEE">
        <w:tc>
          <w:tcPr>
            <w:tcW w:w="2518" w:type="dxa"/>
          </w:tcPr>
          <w:p w14:paraId="31ED3C3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752BEE8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</w:p>
        </w:tc>
      </w:tr>
    </w:tbl>
    <w:p w14:paraId="697F9D32" w14:textId="77777777" w:rsidR="002E4092" w:rsidRDefault="002E4092" w:rsidP="00255C5C">
      <w:pPr>
        <w:spacing w:line="312" w:lineRule="auto"/>
        <w:rPr>
          <w:rFonts w:cs="Tahoma"/>
        </w:rPr>
      </w:pPr>
    </w:p>
    <w:p w14:paraId="6DF8792D" w14:textId="77777777" w:rsidR="0096532F" w:rsidRDefault="0096532F" w:rsidP="00255C5C">
      <w:pPr>
        <w:spacing w:line="312" w:lineRule="auto"/>
        <w:rPr>
          <w:rFonts w:cs="Tahoma"/>
        </w:rPr>
      </w:pPr>
    </w:p>
    <w:p w14:paraId="704DADED" w14:textId="77777777" w:rsidR="008A71C4" w:rsidRDefault="008A71C4" w:rsidP="00255C5C">
      <w:pPr>
        <w:spacing w:line="312" w:lineRule="auto"/>
        <w:rPr>
          <w:rFonts w:cs="Tahoma"/>
        </w:rPr>
      </w:pPr>
    </w:p>
    <w:p w14:paraId="6F166397" w14:textId="77777777" w:rsidR="008A71C4" w:rsidRDefault="008A71C4" w:rsidP="00255C5C">
      <w:pPr>
        <w:spacing w:line="312" w:lineRule="auto"/>
        <w:rPr>
          <w:rFonts w:cs="Tahoma"/>
        </w:rPr>
      </w:pPr>
    </w:p>
    <w:p w14:paraId="48F799DB" w14:textId="77777777" w:rsidR="008A71C4" w:rsidRDefault="008A71C4" w:rsidP="00255C5C">
      <w:pPr>
        <w:spacing w:line="312" w:lineRule="auto"/>
        <w:rPr>
          <w:rFonts w:cs="Tahoma"/>
        </w:rPr>
      </w:pPr>
    </w:p>
    <w:p w14:paraId="5DD64617" w14:textId="77777777" w:rsidR="008A71C4" w:rsidRDefault="008A71C4" w:rsidP="00255C5C">
      <w:pPr>
        <w:spacing w:line="312" w:lineRule="auto"/>
        <w:rPr>
          <w:rFonts w:cs="Tahoma"/>
        </w:rPr>
      </w:pPr>
    </w:p>
    <w:p w14:paraId="004BD0E7" w14:textId="77777777" w:rsidR="008A71C4" w:rsidRDefault="008A71C4" w:rsidP="00255C5C">
      <w:pPr>
        <w:spacing w:line="312" w:lineRule="auto"/>
        <w:rPr>
          <w:rFonts w:cs="Tahoma"/>
        </w:rPr>
      </w:pPr>
    </w:p>
    <w:p w14:paraId="7799DAA6" w14:textId="77777777" w:rsidR="008A71C4" w:rsidRDefault="008A71C4" w:rsidP="00255C5C">
      <w:pPr>
        <w:spacing w:line="312" w:lineRule="auto"/>
        <w:rPr>
          <w:rFonts w:cs="Tahoma"/>
        </w:rPr>
      </w:pPr>
    </w:p>
    <w:p w14:paraId="6465FD01" w14:textId="77777777" w:rsidR="008A71C4" w:rsidRDefault="008A71C4" w:rsidP="00255C5C">
      <w:pPr>
        <w:spacing w:line="312" w:lineRule="auto"/>
        <w:rPr>
          <w:rFonts w:cs="Tahoma"/>
        </w:rPr>
      </w:pPr>
    </w:p>
    <w:p w14:paraId="37A7EA67" w14:textId="77777777" w:rsidR="008A71C4" w:rsidRDefault="008A71C4" w:rsidP="00255C5C">
      <w:pPr>
        <w:spacing w:line="312" w:lineRule="auto"/>
        <w:rPr>
          <w:rFonts w:cs="Tahoma"/>
        </w:rPr>
      </w:pPr>
    </w:p>
    <w:p w14:paraId="3FD83F7E" w14:textId="77777777" w:rsidR="008A71C4" w:rsidRDefault="008A71C4" w:rsidP="00255C5C">
      <w:pPr>
        <w:spacing w:line="312" w:lineRule="auto"/>
        <w:rPr>
          <w:rFonts w:cs="Tahoma"/>
        </w:rPr>
      </w:pPr>
    </w:p>
    <w:p w14:paraId="6608A8F3" w14:textId="77777777" w:rsidR="008A71C4" w:rsidRDefault="008A71C4" w:rsidP="00255C5C">
      <w:pPr>
        <w:spacing w:line="312" w:lineRule="auto"/>
        <w:rPr>
          <w:rFonts w:cs="Tahoma"/>
        </w:rPr>
      </w:pPr>
    </w:p>
    <w:p w14:paraId="75466CDB" w14:textId="77777777" w:rsidR="008A71C4" w:rsidRDefault="008A71C4" w:rsidP="00255C5C">
      <w:pPr>
        <w:spacing w:line="312" w:lineRule="auto"/>
        <w:rPr>
          <w:rFonts w:cs="Tahoma"/>
        </w:rPr>
      </w:pPr>
    </w:p>
    <w:sectPr w:rsidR="008A71C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A9006" w14:textId="77777777" w:rsidR="00EE7722" w:rsidRDefault="00EE7722">
      <w:r>
        <w:separator/>
      </w:r>
    </w:p>
  </w:endnote>
  <w:endnote w:type="continuationSeparator" w:id="0">
    <w:p w14:paraId="76AD31C8" w14:textId="77777777" w:rsidR="00EE7722" w:rsidRDefault="00EE77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03CFE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0CB09A8B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6E2577CC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4A5BF" w14:textId="77777777" w:rsidR="00EE7722" w:rsidRDefault="00EE7722">
      <w:r>
        <w:separator/>
      </w:r>
    </w:p>
  </w:footnote>
  <w:footnote w:type="continuationSeparator" w:id="0">
    <w:p w14:paraId="64818B5A" w14:textId="77777777" w:rsidR="00EE7722" w:rsidRDefault="00EE77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32CD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975EA92" wp14:editId="4BB4BC9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38564863">
    <w:abstractNumId w:val="9"/>
  </w:num>
  <w:num w:numId="2" w16cid:durableId="1173373380">
    <w:abstractNumId w:val="7"/>
  </w:num>
  <w:num w:numId="3" w16cid:durableId="236743250">
    <w:abstractNumId w:val="6"/>
  </w:num>
  <w:num w:numId="4" w16cid:durableId="1719818296">
    <w:abstractNumId w:val="5"/>
  </w:num>
  <w:num w:numId="5" w16cid:durableId="2090342100">
    <w:abstractNumId w:val="4"/>
  </w:num>
  <w:num w:numId="6" w16cid:durableId="1258950326">
    <w:abstractNumId w:val="8"/>
  </w:num>
  <w:num w:numId="7" w16cid:durableId="1887714623">
    <w:abstractNumId w:val="3"/>
  </w:num>
  <w:num w:numId="8" w16cid:durableId="1377317338">
    <w:abstractNumId w:val="2"/>
  </w:num>
  <w:num w:numId="9" w16cid:durableId="802776013">
    <w:abstractNumId w:val="1"/>
  </w:num>
  <w:num w:numId="10" w16cid:durableId="2079014835">
    <w:abstractNumId w:val="0"/>
  </w:num>
  <w:num w:numId="11" w16cid:durableId="1582372090">
    <w:abstractNumId w:val="15"/>
  </w:num>
  <w:num w:numId="12" w16cid:durableId="988435281">
    <w:abstractNumId w:val="19"/>
  </w:num>
  <w:num w:numId="13" w16cid:durableId="505637962">
    <w:abstractNumId w:val="18"/>
  </w:num>
  <w:num w:numId="14" w16cid:durableId="1639995911">
    <w:abstractNumId w:val="14"/>
  </w:num>
  <w:num w:numId="15" w16cid:durableId="1362323622">
    <w:abstractNumId w:val="16"/>
  </w:num>
  <w:num w:numId="16" w16cid:durableId="444737705">
    <w:abstractNumId w:val="20"/>
  </w:num>
  <w:num w:numId="17" w16cid:durableId="416558645">
    <w:abstractNumId w:val="10"/>
  </w:num>
  <w:num w:numId="18" w16cid:durableId="411707343">
    <w:abstractNumId w:val="12"/>
  </w:num>
  <w:num w:numId="19" w16cid:durableId="1642879055">
    <w:abstractNumId w:val="13"/>
  </w:num>
  <w:num w:numId="20" w16cid:durableId="234509739">
    <w:abstractNumId w:val="11"/>
  </w:num>
  <w:num w:numId="21" w16cid:durableId="20559994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033BF5"/>
    <w:rsid w:val="00033BF5"/>
    <w:rsid w:val="000532C7"/>
    <w:rsid w:val="000644E0"/>
    <w:rsid w:val="000667D2"/>
    <w:rsid w:val="000B1357"/>
    <w:rsid w:val="000E7231"/>
    <w:rsid w:val="00111603"/>
    <w:rsid w:val="001907D5"/>
    <w:rsid w:val="00192645"/>
    <w:rsid w:val="001E4CD9"/>
    <w:rsid w:val="001F2BC9"/>
    <w:rsid w:val="00217ED2"/>
    <w:rsid w:val="00255C5C"/>
    <w:rsid w:val="002D27FC"/>
    <w:rsid w:val="002D521A"/>
    <w:rsid w:val="002E4092"/>
    <w:rsid w:val="00317BE9"/>
    <w:rsid w:val="0035640A"/>
    <w:rsid w:val="00372E70"/>
    <w:rsid w:val="00393C84"/>
    <w:rsid w:val="00435A24"/>
    <w:rsid w:val="00450C40"/>
    <w:rsid w:val="00473A4B"/>
    <w:rsid w:val="00477C64"/>
    <w:rsid w:val="004C682F"/>
    <w:rsid w:val="004E2B95"/>
    <w:rsid w:val="005048B8"/>
    <w:rsid w:val="00507EEA"/>
    <w:rsid w:val="00516C23"/>
    <w:rsid w:val="00541A0E"/>
    <w:rsid w:val="00560D1C"/>
    <w:rsid w:val="0058604A"/>
    <w:rsid w:val="005F0CB5"/>
    <w:rsid w:val="0060649E"/>
    <w:rsid w:val="00634B11"/>
    <w:rsid w:val="006359F9"/>
    <w:rsid w:val="006365C1"/>
    <w:rsid w:val="00662CDC"/>
    <w:rsid w:val="006A3ABF"/>
    <w:rsid w:val="006B4888"/>
    <w:rsid w:val="006B6A43"/>
    <w:rsid w:val="006C3B60"/>
    <w:rsid w:val="00713692"/>
    <w:rsid w:val="00760F28"/>
    <w:rsid w:val="007846A6"/>
    <w:rsid w:val="007A7751"/>
    <w:rsid w:val="007C12CF"/>
    <w:rsid w:val="007D3AFD"/>
    <w:rsid w:val="007D5A43"/>
    <w:rsid w:val="0085113B"/>
    <w:rsid w:val="008727DE"/>
    <w:rsid w:val="008A71C4"/>
    <w:rsid w:val="008E21EE"/>
    <w:rsid w:val="009024B4"/>
    <w:rsid w:val="0096532F"/>
    <w:rsid w:val="00971E32"/>
    <w:rsid w:val="00991EC5"/>
    <w:rsid w:val="009B7114"/>
    <w:rsid w:val="00A317EF"/>
    <w:rsid w:val="00A444FF"/>
    <w:rsid w:val="00AB4E9F"/>
    <w:rsid w:val="00AB703D"/>
    <w:rsid w:val="00AC25B3"/>
    <w:rsid w:val="00AE574B"/>
    <w:rsid w:val="00B10D27"/>
    <w:rsid w:val="00B34A2B"/>
    <w:rsid w:val="00B47A8C"/>
    <w:rsid w:val="00B55489"/>
    <w:rsid w:val="00BB6BE1"/>
    <w:rsid w:val="00BC4EEE"/>
    <w:rsid w:val="00BE2E97"/>
    <w:rsid w:val="00C12184"/>
    <w:rsid w:val="00C46714"/>
    <w:rsid w:val="00CA4BBE"/>
    <w:rsid w:val="00CF1589"/>
    <w:rsid w:val="00D076C5"/>
    <w:rsid w:val="00D154D1"/>
    <w:rsid w:val="00D43BA4"/>
    <w:rsid w:val="00D50053"/>
    <w:rsid w:val="00D53509"/>
    <w:rsid w:val="00D61073"/>
    <w:rsid w:val="00D738A0"/>
    <w:rsid w:val="00D753BB"/>
    <w:rsid w:val="00DE6B75"/>
    <w:rsid w:val="00E17A39"/>
    <w:rsid w:val="00E46E9D"/>
    <w:rsid w:val="00E741AE"/>
    <w:rsid w:val="00E8393A"/>
    <w:rsid w:val="00E85D9A"/>
    <w:rsid w:val="00EC3093"/>
    <w:rsid w:val="00EC38DC"/>
    <w:rsid w:val="00EE1C59"/>
    <w:rsid w:val="00EE7722"/>
    <w:rsid w:val="00EE7E9A"/>
    <w:rsid w:val="00EF2E7C"/>
    <w:rsid w:val="00EF7538"/>
    <w:rsid w:val="00F40FE3"/>
    <w:rsid w:val="00F6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F44EF9"/>
  <w15:docId w15:val="{5E372116-2B34-4B62-864C-960FB9F63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oogaard\Downloads\6.3%20Bijlage%20format%20referentieopdracht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0ECD22-A25B-4773-B76E-EF46FBCA5707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50C3A97D-926D-4A84-AFDE-2495DF899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FC182C-5AD6-4720-B9C0-CA1728E9742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f920973-6594-4ab3-af55-0bb85192461e}" enabled="0" method="" siteId="{7f920973-6594-4ab3-af55-0bb85192461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6.3 Bijlage format referentieopdracht</Template>
  <TotalTime>3</TotalTime>
  <Pages>3</Pages>
  <Words>362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Boogaard, Stefan</dc:creator>
  <cp:lastModifiedBy>Boogaard, Stefan</cp:lastModifiedBy>
  <cp:revision>3</cp:revision>
  <dcterms:created xsi:type="dcterms:W3CDTF">2025-08-13T13:07:00Z</dcterms:created>
  <dcterms:modified xsi:type="dcterms:W3CDTF">2025-10-08T12:24:00Z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